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67" w:rsidRPr="00F84249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1C2267" w:rsidRPr="00F84249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1C2267" w:rsidRPr="00F84249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Нижнепоповского сельского</w:t>
      </w:r>
      <w:r w:rsidRPr="00F84249">
        <w:rPr>
          <w:rFonts w:ascii="Times New Roman" w:hAnsi="Times New Roman"/>
          <w:sz w:val="24"/>
          <w:szCs w:val="24"/>
        </w:rPr>
        <w:t xml:space="preserve"> поселения </w:t>
      </w:r>
    </w:p>
    <w:p w:rsidR="001C2267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>«Социальная поддержка граждан»</w:t>
      </w:r>
    </w:p>
    <w:p w:rsidR="001C2267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2267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2267" w:rsidRDefault="001C2267" w:rsidP="00AC5F4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</w:t>
      </w:r>
    </w:p>
    <w:p w:rsidR="001C2267" w:rsidRPr="00AA729B" w:rsidRDefault="001C2267" w:rsidP="00AC5F4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местного бюджета на реализацию муниципальной программы Нижнепоповского сельского поселения «Социальная поддержка граждан»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3"/>
        <w:gridCol w:w="2063"/>
        <w:gridCol w:w="3118"/>
        <w:gridCol w:w="851"/>
        <w:gridCol w:w="708"/>
        <w:gridCol w:w="426"/>
        <w:gridCol w:w="425"/>
        <w:gridCol w:w="850"/>
        <w:gridCol w:w="851"/>
        <w:gridCol w:w="850"/>
        <w:gridCol w:w="851"/>
        <w:gridCol w:w="850"/>
        <w:gridCol w:w="851"/>
        <w:gridCol w:w="850"/>
      </w:tblGrid>
      <w:tr w:rsidR="001C2267" w:rsidRPr="00FA2CC7" w:rsidTr="00FA2CC7">
        <w:tc>
          <w:tcPr>
            <w:tcW w:w="187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06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3118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410" w:type="dxa"/>
            <w:gridSpan w:val="4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5953" w:type="dxa"/>
            <w:gridSpan w:val="7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Расходы</w:t>
            </w: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&lt;2&gt;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(тыс. руб.), годы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РзПр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C2267" w:rsidRPr="00FA2CC7" w:rsidTr="00FA2CC7">
        <w:tc>
          <w:tcPr>
            <w:tcW w:w="187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06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«Социальная поддержка граждан»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&lt;3&gt;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  <w:r w:rsidRPr="00FA2CC7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  <w:r w:rsidRPr="00FA2CC7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  <w:r w:rsidRPr="00FA2CC7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  <w:r w:rsidRPr="00FA2CC7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</w:tcPr>
          <w:p w:rsidR="001C2267" w:rsidRDefault="001C2267">
            <w:r w:rsidRPr="00BD4D15">
              <w:rPr>
                <w:rFonts w:ascii="Times New Roman" w:hAnsi="Times New Roman"/>
              </w:rPr>
              <w:t>122,0</w:t>
            </w:r>
          </w:p>
        </w:tc>
        <w:tc>
          <w:tcPr>
            <w:tcW w:w="851" w:type="dxa"/>
          </w:tcPr>
          <w:p w:rsidR="001C2267" w:rsidRDefault="001C2267">
            <w:r w:rsidRPr="00BD4D15">
              <w:rPr>
                <w:rFonts w:ascii="Times New Roman" w:hAnsi="Times New Roman"/>
              </w:rPr>
              <w:t>122,0</w:t>
            </w:r>
          </w:p>
        </w:tc>
        <w:tc>
          <w:tcPr>
            <w:tcW w:w="850" w:type="dxa"/>
          </w:tcPr>
          <w:p w:rsidR="001C2267" w:rsidRDefault="001C2267">
            <w:r w:rsidRPr="00BD4D15">
              <w:rPr>
                <w:rFonts w:ascii="Times New Roman" w:hAnsi="Times New Roman"/>
              </w:rPr>
              <w:t>122,0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всего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соисполнитель 1, всего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участник 1, всего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206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«Выплата государственной пенсии за выслугу лет лицам, замещавшим муниципальные должности и должности муниципальной службы в поселении»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подпрограммы 1 (соисполнитель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участник 1 подпрограммы 1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Ежемесячная выплата государственной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основного мероприятия 1.1 (участник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C53984" w:rsidRDefault="001C2267" w:rsidP="00FA2CC7">
            <w:pPr>
              <w:spacing w:after="0" w:line="240" w:lineRule="auto"/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  <w:tc>
          <w:tcPr>
            <w:tcW w:w="850" w:type="dxa"/>
          </w:tcPr>
          <w:p w:rsidR="001C2267" w:rsidRPr="00C53984" w:rsidRDefault="001C2267">
            <w:pPr>
              <w:rPr>
                <w:sz w:val="24"/>
                <w:szCs w:val="24"/>
              </w:rPr>
            </w:pPr>
            <w:r w:rsidRPr="00C53984">
              <w:rPr>
                <w:sz w:val="24"/>
                <w:szCs w:val="24"/>
              </w:rPr>
              <w:t>92,0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Мероприятие ВЦП 1.1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исполнитель мероприятия ВЦП 1.1 (участник муниципальной программы)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Подпрограмма 2</w:t>
            </w:r>
          </w:p>
        </w:tc>
        <w:tc>
          <w:tcPr>
            <w:tcW w:w="206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«Оказание материальной помощи»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подпрограммы 2 (соисполнитель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участник 1 подпрограммы 2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Обеспечение своевременного и в полном объеме предоставления мер социальной поддержки отдельным категориям граждан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основного мероприятия 2.1 (участник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Мероприятие ВЦП 2.1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исполнитель мероприятия ВЦП 2.1 (участник муниципальной программы)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Совершенствование системы и условий предоставления мер социальной поддержки отдельным категориям граждан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основного мероприятия 2.2 (участник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Мероприятие ВЦП 2.2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исполнитель мероприятия ВЦП 2.2 (участник муниципальной программы)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Подпрограмма «Обеспечение реализации муниципальной программы» &lt;4&gt;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программы, всего, в том числе: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1.2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участник 1, всего, в том числе: 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C2267" w:rsidRDefault="001C2267" w:rsidP="00822D13">
      <w:bookmarkStart w:id="0" w:name="_GoBack"/>
      <w:bookmarkEnd w:id="0"/>
    </w:p>
    <w:p w:rsidR="001C2267" w:rsidRDefault="001C2267" w:rsidP="00822D13"/>
    <w:p w:rsidR="001C2267" w:rsidRPr="00625198" w:rsidRDefault="001C2267" w:rsidP="00822D1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25198">
        <w:rPr>
          <w:rFonts w:ascii="Times New Roman" w:hAnsi="Times New Roman"/>
          <w:sz w:val="28"/>
          <w:szCs w:val="28"/>
        </w:rPr>
        <w:t xml:space="preserve">В муниципальной программе </w:t>
      </w:r>
      <w:r>
        <w:rPr>
          <w:rFonts w:ascii="Times New Roman" w:hAnsi="Times New Roman"/>
          <w:sz w:val="28"/>
          <w:szCs w:val="28"/>
        </w:rPr>
        <w:t>Нижнепоповского сельского</w:t>
      </w:r>
      <w:r w:rsidRPr="00625198">
        <w:rPr>
          <w:rFonts w:ascii="Times New Roman" w:hAnsi="Times New Roman"/>
          <w:sz w:val="28"/>
          <w:szCs w:val="28"/>
        </w:rPr>
        <w:t xml:space="preserve"> поселения «Социальная поддержка граждан» отсутствуют соисполнители и участники программы, ведомственные целевые программы. </w:t>
      </w:r>
    </w:p>
    <w:p w:rsidR="001C2267" w:rsidRPr="00625198" w:rsidRDefault="001C2267" w:rsidP="00822D13">
      <w:pPr>
        <w:rPr>
          <w:rFonts w:ascii="Times New Roman" w:hAnsi="Times New Roman"/>
        </w:rPr>
      </w:pP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 xml:space="preserve">&lt;1&gt;  До присвоения кода бюджетной классификации указываются реквизиты нормативного правового акта о выделении средств местного бюджета на реализацию основных мероприятий муниципальной программы. Для муниципальных программ </w:t>
      </w:r>
      <w:r>
        <w:rPr>
          <w:rFonts w:ascii="Times New Roman" w:hAnsi="Times New Roman"/>
        </w:rPr>
        <w:t>Нижнепоповского сельского</w:t>
      </w:r>
      <w:r w:rsidRPr="00625198">
        <w:rPr>
          <w:rFonts w:ascii="Times New Roman" w:hAnsi="Times New Roman"/>
        </w:rPr>
        <w:t xml:space="preserve"> поселения, разрабатываемых в 2013 году – после принятия Собранием депутатов </w:t>
      </w:r>
      <w:r>
        <w:rPr>
          <w:rFonts w:ascii="Times New Roman" w:hAnsi="Times New Roman"/>
        </w:rPr>
        <w:t>Нижнепоповского сельского</w:t>
      </w:r>
      <w:r w:rsidRPr="00625198">
        <w:rPr>
          <w:rFonts w:ascii="Times New Roman" w:hAnsi="Times New Roman"/>
        </w:rPr>
        <w:t xml:space="preserve"> поселения решения о бюджете </w:t>
      </w:r>
      <w:r>
        <w:rPr>
          <w:rFonts w:ascii="Times New Roman" w:hAnsi="Times New Roman"/>
        </w:rPr>
        <w:t xml:space="preserve">Нижнепоповского сельского </w:t>
      </w:r>
      <w:r w:rsidRPr="00625198">
        <w:rPr>
          <w:rFonts w:ascii="Times New Roman" w:hAnsi="Times New Roman"/>
        </w:rPr>
        <w:t xml:space="preserve"> поселения на 2014 год и на плановый период 2015 и 2016 годов.</w:t>
      </w: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>&lt;2&gt; Представленные расходы подлежат ежегодному уточнению при формировании бюджета на очередной финансовый год и на плановый период.</w:t>
      </w: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 xml:space="preserve">&lt;3&gt; Здесь и далее в строке «всего» указываются все необходимые расходы на реализацию муниципальной программы (подпрограммы, основного мероприятия), учитывающие расходы, предусмотренные нормативными правовыми актами, в результате которых возникают расходные обязательства </w:t>
      </w:r>
      <w:r>
        <w:rPr>
          <w:rFonts w:ascii="Times New Roman" w:hAnsi="Times New Roman"/>
        </w:rPr>
        <w:t>Нижнепоповского сельского</w:t>
      </w:r>
      <w:r w:rsidRPr="00625198">
        <w:rPr>
          <w:rFonts w:ascii="Times New Roman" w:hAnsi="Times New Roman"/>
        </w:rPr>
        <w:t xml:space="preserve"> поселения.</w:t>
      </w: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>&lt;4&gt; Под обеспечением реализации муниципальной программы понимается деятельность, не направленная на реализацию ведомственных целевых программ, основных мероприятий подпрограммы.</w:t>
      </w:r>
    </w:p>
    <w:sectPr w:rsidR="001C2267" w:rsidRPr="00625198" w:rsidSect="00ED14C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7211D"/>
    <w:multiLevelType w:val="hybridMultilevel"/>
    <w:tmpl w:val="C1DEEA7E"/>
    <w:lvl w:ilvl="0" w:tplc="178461E4">
      <w:start w:val="305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4C0"/>
    <w:rsid w:val="000126A7"/>
    <w:rsid w:val="00013280"/>
    <w:rsid w:val="00032665"/>
    <w:rsid w:val="00036B76"/>
    <w:rsid w:val="00044AA1"/>
    <w:rsid w:val="000472CF"/>
    <w:rsid w:val="00050C45"/>
    <w:rsid w:val="00054011"/>
    <w:rsid w:val="00054534"/>
    <w:rsid w:val="000551A5"/>
    <w:rsid w:val="00061A9C"/>
    <w:rsid w:val="000670B7"/>
    <w:rsid w:val="000702EE"/>
    <w:rsid w:val="0007700F"/>
    <w:rsid w:val="00083956"/>
    <w:rsid w:val="00086AF4"/>
    <w:rsid w:val="000872F4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07900"/>
    <w:rsid w:val="00110319"/>
    <w:rsid w:val="00114483"/>
    <w:rsid w:val="00116934"/>
    <w:rsid w:val="00117172"/>
    <w:rsid w:val="001213D5"/>
    <w:rsid w:val="0012667F"/>
    <w:rsid w:val="00130EA8"/>
    <w:rsid w:val="001366C2"/>
    <w:rsid w:val="00140805"/>
    <w:rsid w:val="00161015"/>
    <w:rsid w:val="0016165C"/>
    <w:rsid w:val="00172BEA"/>
    <w:rsid w:val="00176CAB"/>
    <w:rsid w:val="001860F7"/>
    <w:rsid w:val="00194B80"/>
    <w:rsid w:val="001977E8"/>
    <w:rsid w:val="001B200E"/>
    <w:rsid w:val="001B57AE"/>
    <w:rsid w:val="001B647F"/>
    <w:rsid w:val="001C2267"/>
    <w:rsid w:val="001C273C"/>
    <w:rsid w:val="001C339E"/>
    <w:rsid w:val="001E073F"/>
    <w:rsid w:val="001E11C9"/>
    <w:rsid w:val="001F11E7"/>
    <w:rsid w:val="001F42FA"/>
    <w:rsid w:val="001F5DEE"/>
    <w:rsid w:val="00213533"/>
    <w:rsid w:val="0022104F"/>
    <w:rsid w:val="00231F9D"/>
    <w:rsid w:val="00233226"/>
    <w:rsid w:val="0023478E"/>
    <w:rsid w:val="00256E51"/>
    <w:rsid w:val="00284340"/>
    <w:rsid w:val="002959F3"/>
    <w:rsid w:val="002A74D3"/>
    <w:rsid w:val="002A7BE7"/>
    <w:rsid w:val="002B1FD5"/>
    <w:rsid w:val="002B6329"/>
    <w:rsid w:val="002E2FDC"/>
    <w:rsid w:val="00305DA5"/>
    <w:rsid w:val="003060A0"/>
    <w:rsid w:val="00314512"/>
    <w:rsid w:val="00324D5F"/>
    <w:rsid w:val="0033177F"/>
    <w:rsid w:val="003363EC"/>
    <w:rsid w:val="00344AD6"/>
    <w:rsid w:val="00344E0D"/>
    <w:rsid w:val="00355056"/>
    <w:rsid w:val="00356500"/>
    <w:rsid w:val="00356EC8"/>
    <w:rsid w:val="003607F3"/>
    <w:rsid w:val="00365EC4"/>
    <w:rsid w:val="00374EEA"/>
    <w:rsid w:val="003868FA"/>
    <w:rsid w:val="003924DE"/>
    <w:rsid w:val="0039701D"/>
    <w:rsid w:val="00397457"/>
    <w:rsid w:val="003A3BB2"/>
    <w:rsid w:val="003A428C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FF0"/>
    <w:rsid w:val="00457B02"/>
    <w:rsid w:val="00463F3C"/>
    <w:rsid w:val="004673DC"/>
    <w:rsid w:val="004752A5"/>
    <w:rsid w:val="00475943"/>
    <w:rsid w:val="0047633C"/>
    <w:rsid w:val="00476BC9"/>
    <w:rsid w:val="00476CC8"/>
    <w:rsid w:val="00477510"/>
    <w:rsid w:val="0048627D"/>
    <w:rsid w:val="00490D2B"/>
    <w:rsid w:val="004A31F9"/>
    <w:rsid w:val="004A7136"/>
    <w:rsid w:val="004B3811"/>
    <w:rsid w:val="004C1D33"/>
    <w:rsid w:val="004C55E8"/>
    <w:rsid w:val="004C6167"/>
    <w:rsid w:val="004D535D"/>
    <w:rsid w:val="004D764A"/>
    <w:rsid w:val="004E582A"/>
    <w:rsid w:val="004E58D1"/>
    <w:rsid w:val="004E59BB"/>
    <w:rsid w:val="004E5BBC"/>
    <w:rsid w:val="004E7D63"/>
    <w:rsid w:val="004F472A"/>
    <w:rsid w:val="0050783E"/>
    <w:rsid w:val="0051362F"/>
    <w:rsid w:val="00515B2C"/>
    <w:rsid w:val="00540E95"/>
    <w:rsid w:val="00542112"/>
    <w:rsid w:val="00542EE2"/>
    <w:rsid w:val="0054396F"/>
    <w:rsid w:val="00545FB3"/>
    <w:rsid w:val="00547036"/>
    <w:rsid w:val="00547FBC"/>
    <w:rsid w:val="00552B95"/>
    <w:rsid w:val="00554344"/>
    <w:rsid w:val="005617A0"/>
    <w:rsid w:val="00563E4E"/>
    <w:rsid w:val="00564049"/>
    <w:rsid w:val="005663ED"/>
    <w:rsid w:val="00576CA0"/>
    <w:rsid w:val="00577D41"/>
    <w:rsid w:val="005A2385"/>
    <w:rsid w:val="005B6F0D"/>
    <w:rsid w:val="005D55EC"/>
    <w:rsid w:val="005E23E2"/>
    <w:rsid w:val="005E47BF"/>
    <w:rsid w:val="005F2A9E"/>
    <w:rsid w:val="005F5359"/>
    <w:rsid w:val="005F5647"/>
    <w:rsid w:val="005F70B3"/>
    <w:rsid w:val="005F7B38"/>
    <w:rsid w:val="006075E5"/>
    <w:rsid w:val="00611B48"/>
    <w:rsid w:val="00617DC2"/>
    <w:rsid w:val="00625198"/>
    <w:rsid w:val="006311EB"/>
    <w:rsid w:val="00641AA2"/>
    <w:rsid w:val="00661B23"/>
    <w:rsid w:val="00673ADA"/>
    <w:rsid w:val="00693B2F"/>
    <w:rsid w:val="00695574"/>
    <w:rsid w:val="0069584D"/>
    <w:rsid w:val="006A646E"/>
    <w:rsid w:val="006B1A83"/>
    <w:rsid w:val="006C06AE"/>
    <w:rsid w:val="006C4819"/>
    <w:rsid w:val="006D1A9C"/>
    <w:rsid w:val="006D2BD0"/>
    <w:rsid w:val="006D52D7"/>
    <w:rsid w:val="006F3D94"/>
    <w:rsid w:val="00703F4C"/>
    <w:rsid w:val="0070417B"/>
    <w:rsid w:val="00711327"/>
    <w:rsid w:val="0071277D"/>
    <w:rsid w:val="00713518"/>
    <w:rsid w:val="00713B6B"/>
    <w:rsid w:val="00726C6E"/>
    <w:rsid w:val="00735501"/>
    <w:rsid w:val="0076494B"/>
    <w:rsid w:val="0077145D"/>
    <w:rsid w:val="00780F4A"/>
    <w:rsid w:val="007A6B45"/>
    <w:rsid w:val="007A767B"/>
    <w:rsid w:val="007B246B"/>
    <w:rsid w:val="007B65FC"/>
    <w:rsid w:val="007C7E7F"/>
    <w:rsid w:val="007E4316"/>
    <w:rsid w:val="007F2822"/>
    <w:rsid w:val="007F282D"/>
    <w:rsid w:val="007F3467"/>
    <w:rsid w:val="0082258E"/>
    <w:rsid w:val="00822D13"/>
    <w:rsid w:val="008253B0"/>
    <w:rsid w:val="00830873"/>
    <w:rsid w:val="008316B8"/>
    <w:rsid w:val="00834D4A"/>
    <w:rsid w:val="008363E6"/>
    <w:rsid w:val="00836F09"/>
    <w:rsid w:val="008469DE"/>
    <w:rsid w:val="00870DCB"/>
    <w:rsid w:val="00872E86"/>
    <w:rsid w:val="00881C0F"/>
    <w:rsid w:val="0088590C"/>
    <w:rsid w:val="008A1C44"/>
    <w:rsid w:val="008A455F"/>
    <w:rsid w:val="008C1D32"/>
    <w:rsid w:val="008C7B13"/>
    <w:rsid w:val="008D14E8"/>
    <w:rsid w:val="008D33A4"/>
    <w:rsid w:val="008D643D"/>
    <w:rsid w:val="008D7C19"/>
    <w:rsid w:val="008E19B6"/>
    <w:rsid w:val="008E62EC"/>
    <w:rsid w:val="008F4AFE"/>
    <w:rsid w:val="00917CD3"/>
    <w:rsid w:val="00936495"/>
    <w:rsid w:val="00941E20"/>
    <w:rsid w:val="0094308C"/>
    <w:rsid w:val="00951F68"/>
    <w:rsid w:val="009558FD"/>
    <w:rsid w:val="00955CBD"/>
    <w:rsid w:val="00983239"/>
    <w:rsid w:val="009A10BC"/>
    <w:rsid w:val="009B2068"/>
    <w:rsid w:val="009C17F7"/>
    <w:rsid w:val="009E298C"/>
    <w:rsid w:val="009E5489"/>
    <w:rsid w:val="009F381C"/>
    <w:rsid w:val="009F6052"/>
    <w:rsid w:val="009F689F"/>
    <w:rsid w:val="00A0005B"/>
    <w:rsid w:val="00A03F6C"/>
    <w:rsid w:val="00A05AAB"/>
    <w:rsid w:val="00A1011E"/>
    <w:rsid w:val="00A1721D"/>
    <w:rsid w:val="00A201B8"/>
    <w:rsid w:val="00A204A9"/>
    <w:rsid w:val="00A20A2D"/>
    <w:rsid w:val="00A26AFD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770F"/>
    <w:rsid w:val="00A91A03"/>
    <w:rsid w:val="00A931ED"/>
    <w:rsid w:val="00A94856"/>
    <w:rsid w:val="00A9502B"/>
    <w:rsid w:val="00A97B57"/>
    <w:rsid w:val="00AA27CC"/>
    <w:rsid w:val="00AA729B"/>
    <w:rsid w:val="00AA7AAA"/>
    <w:rsid w:val="00AB4EEC"/>
    <w:rsid w:val="00AC5174"/>
    <w:rsid w:val="00AC5374"/>
    <w:rsid w:val="00AC5F42"/>
    <w:rsid w:val="00AD1195"/>
    <w:rsid w:val="00AD3119"/>
    <w:rsid w:val="00AD3349"/>
    <w:rsid w:val="00AD3743"/>
    <w:rsid w:val="00AE7C0A"/>
    <w:rsid w:val="00AF082B"/>
    <w:rsid w:val="00AF0D8B"/>
    <w:rsid w:val="00B1051B"/>
    <w:rsid w:val="00B1149E"/>
    <w:rsid w:val="00B11FC4"/>
    <w:rsid w:val="00B12B48"/>
    <w:rsid w:val="00B157FE"/>
    <w:rsid w:val="00B17A8F"/>
    <w:rsid w:val="00B330CD"/>
    <w:rsid w:val="00B33939"/>
    <w:rsid w:val="00B35C9B"/>
    <w:rsid w:val="00B622D7"/>
    <w:rsid w:val="00B72B8E"/>
    <w:rsid w:val="00B7590B"/>
    <w:rsid w:val="00B83979"/>
    <w:rsid w:val="00B85C84"/>
    <w:rsid w:val="00BA05F5"/>
    <w:rsid w:val="00BA1DE4"/>
    <w:rsid w:val="00BA43FD"/>
    <w:rsid w:val="00BB74F7"/>
    <w:rsid w:val="00BB7E5D"/>
    <w:rsid w:val="00BC0034"/>
    <w:rsid w:val="00BC703F"/>
    <w:rsid w:val="00BC77F9"/>
    <w:rsid w:val="00BD2964"/>
    <w:rsid w:val="00BD4D15"/>
    <w:rsid w:val="00BF09BF"/>
    <w:rsid w:val="00BF6C49"/>
    <w:rsid w:val="00C1036C"/>
    <w:rsid w:val="00C14E5D"/>
    <w:rsid w:val="00C2292B"/>
    <w:rsid w:val="00C23B1E"/>
    <w:rsid w:val="00C25DE0"/>
    <w:rsid w:val="00C26AE9"/>
    <w:rsid w:val="00C40E61"/>
    <w:rsid w:val="00C53984"/>
    <w:rsid w:val="00C56B57"/>
    <w:rsid w:val="00C57324"/>
    <w:rsid w:val="00C6162E"/>
    <w:rsid w:val="00C62C59"/>
    <w:rsid w:val="00C66260"/>
    <w:rsid w:val="00C73A44"/>
    <w:rsid w:val="00C76E39"/>
    <w:rsid w:val="00C84506"/>
    <w:rsid w:val="00C92CAC"/>
    <w:rsid w:val="00CA3CC4"/>
    <w:rsid w:val="00CA7411"/>
    <w:rsid w:val="00CB15C3"/>
    <w:rsid w:val="00CB7BB6"/>
    <w:rsid w:val="00CC10EA"/>
    <w:rsid w:val="00CC54C5"/>
    <w:rsid w:val="00CC64EF"/>
    <w:rsid w:val="00CC7424"/>
    <w:rsid w:val="00CE5311"/>
    <w:rsid w:val="00CE6B99"/>
    <w:rsid w:val="00CF1392"/>
    <w:rsid w:val="00CF2FB8"/>
    <w:rsid w:val="00CF53B7"/>
    <w:rsid w:val="00D00C7D"/>
    <w:rsid w:val="00D00F7B"/>
    <w:rsid w:val="00D04953"/>
    <w:rsid w:val="00D05D8F"/>
    <w:rsid w:val="00D10C3E"/>
    <w:rsid w:val="00D25C07"/>
    <w:rsid w:val="00D35616"/>
    <w:rsid w:val="00D471CA"/>
    <w:rsid w:val="00D579DA"/>
    <w:rsid w:val="00D60977"/>
    <w:rsid w:val="00D61439"/>
    <w:rsid w:val="00D619CA"/>
    <w:rsid w:val="00D63A55"/>
    <w:rsid w:val="00D67627"/>
    <w:rsid w:val="00D7630C"/>
    <w:rsid w:val="00D76519"/>
    <w:rsid w:val="00D87A9F"/>
    <w:rsid w:val="00D9263E"/>
    <w:rsid w:val="00D94748"/>
    <w:rsid w:val="00DA7BCF"/>
    <w:rsid w:val="00DB214D"/>
    <w:rsid w:val="00DB6B75"/>
    <w:rsid w:val="00DC1B4C"/>
    <w:rsid w:val="00DC659B"/>
    <w:rsid w:val="00DD0347"/>
    <w:rsid w:val="00DD1A50"/>
    <w:rsid w:val="00DD5E7D"/>
    <w:rsid w:val="00DE4758"/>
    <w:rsid w:val="00DE5A34"/>
    <w:rsid w:val="00DE71F5"/>
    <w:rsid w:val="00DF0851"/>
    <w:rsid w:val="00DF0B30"/>
    <w:rsid w:val="00DF3315"/>
    <w:rsid w:val="00DF6EB1"/>
    <w:rsid w:val="00E07AD1"/>
    <w:rsid w:val="00E203FD"/>
    <w:rsid w:val="00E238B7"/>
    <w:rsid w:val="00E2717D"/>
    <w:rsid w:val="00E27F33"/>
    <w:rsid w:val="00E305A3"/>
    <w:rsid w:val="00E3292F"/>
    <w:rsid w:val="00E3461F"/>
    <w:rsid w:val="00E34C49"/>
    <w:rsid w:val="00E423E9"/>
    <w:rsid w:val="00E54CC2"/>
    <w:rsid w:val="00E5751B"/>
    <w:rsid w:val="00E6245E"/>
    <w:rsid w:val="00E62850"/>
    <w:rsid w:val="00E66995"/>
    <w:rsid w:val="00E90EEA"/>
    <w:rsid w:val="00E91F95"/>
    <w:rsid w:val="00E93428"/>
    <w:rsid w:val="00E95A1D"/>
    <w:rsid w:val="00E97230"/>
    <w:rsid w:val="00E972B6"/>
    <w:rsid w:val="00EA3D1A"/>
    <w:rsid w:val="00EB58C5"/>
    <w:rsid w:val="00EB5B08"/>
    <w:rsid w:val="00EC2547"/>
    <w:rsid w:val="00ED14C0"/>
    <w:rsid w:val="00EF0130"/>
    <w:rsid w:val="00EF2F96"/>
    <w:rsid w:val="00F02442"/>
    <w:rsid w:val="00F11CFA"/>
    <w:rsid w:val="00F12167"/>
    <w:rsid w:val="00F12FB1"/>
    <w:rsid w:val="00F16270"/>
    <w:rsid w:val="00F16FDE"/>
    <w:rsid w:val="00F35052"/>
    <w:rsid w:val="00F46A95"/>
    <w:rsid w:val="00F52D39"/>
    <w:rsid w:val="00F53BEE"/>
    <w:rsid w:val="00F5777E"/>
    <w:rsid w:val="00F61049"/>
    <w:rsid w:val="00F62FEB"/>
    <w:rsid w:val="00F637AF"/>
    <w:rsid w:val="00F7341C"/>
    <w:rsid w:val="00F7702A"/>
    <w:rsid w:val="00F80CFF"/>
    <w:rsid w:val="00F839B2"/>
    <w:rsid w:val="00F84249"/>
    <w:rsid w:val="00F873D2"/>
    <w:rsid w:val="00F875E5"/>
    <w:rsid w:val="00F90BD1"/>
    <w:rsid w:val="00F910F8"/>
    <w:rsid w:val="00F911A6"/>
    <w:rsid w:val="00FA2CC7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4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4C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22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</TotalTime>
  <Pages>4</Pages>
  <Words>687</Words>
  <Characters>3922</Characters>
  <Application>Microsoft Office Outlook</Application>
  <DocSecurity>0</DocSecurity>
  <Lines>0</Lines>
  <Paragraphs>0</Paragraphs>
  <ScaleCrop>false</ScaleCrop>
  <Company>Белокалитвинское городское поселение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55</cp:revision>
  <cp:lastPrinted>2013-10-16T11:12:00Z</cp:lastPrinted>
  <dcterms:created xsi:type="dcterms:W3CDTF">2013-09-28T12:38:00Z</dcterms:created>
  <dcterms:modified xsi:type="dcterms:W3CDTF">2013-10-16T11:12:00Z</dcterms:modified>
</cp:coreProperties>
</file>